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B84" w:rsidRPr="008978B2" w:rsidRDefault="00B26B8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  <w:bookmarkStart w:id="0" w:name="_GoBack"/>
      <w:bookmarkEnd w:id="0"/>
    </w:p>
    <w:p w:rsidR="00B26B84" w:rsidRPr="008978B2" w:rsidRDefault="00B26B8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06.06.2017</w:t>
      </w:r>
    </w:p>
    <w:p w:rsidR="00B26B84" w:rsidRPr="008978B2" w:rsidRDefault="00B26B8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>
        <w:rPr>
          <w:rFonts w:ascii="Comic Sans MS" w:hAnsi="Comic Sans MS"/>
          <w:b/>
          <w:sz w:val="20"/>
          <w:szCs w:val="20"/>
        </w:rPr>
        <w:t>48-60</w:t>
      </w:r>
    </w:p>
    <w:p w:rsidR="00B26B84" w:rsidRPr="008978B2" w:rsidRDefault="00B26B84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B26B84" w:rsidRPr="008978B2" w:rsidRDefault="00B26B84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B26B84" w:rsidRPr="008978B2" w:rsidRDefault="00B26B8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B26B84" w:rsidRDefault="00B26B84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B26B84" w:rsidRPr="00524A93" w:rsidRDefault="00B26B84" w:rsidP="00C0696E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Panoya geri dönüşüm sembol </w:t>
      </w:r>
      <w:r w:rsidRPr="00C0696E">
        <w:rPr>
          <w:rFonts w:ascii="Comic Sans MS" w:hAnsi="Comic Sans MS" w:cs="Calibri"/>
          <w:sz w:val="20"/>
          <w:szCs w:val="20"/>
        </w:rPr>
        <w:t>r</w:t>
      </w:r>
      <w:r>
        <w:rPr>
          <w:rFonts w:ascii="Comic Sans MS" w:hAnsi="Comic Sans MS" w:cs="Calibri"/>
          <w:sz w:val="20"/>
          <w:szCs w:val="20"/>
        </w:rPr>
        <w:t xml:space="preserve">esimleri asılır, fen merkezine geri dönüşüm kutuları yerleştirilir. </w:t>
      </w:r>
      <w:r w:rsidRPr="00524A93">
        <w:rPr>
          <w:rFonts w:ascii="Comic Sans MS" w:hAnsi="Comic Sans MS" w:cs="Calibri"/>
          <w:sz w:val="20"/>
          <w:szCs w:val="20"/>
        </w:rPr>
        <w:t>Çocuklara n</w:t>
      </w:r>
      <w:r w:rsidRPr="00524A93">
        <w:rPr>
          <w:rFonts w:ascii="Comic Sans MS" w:hAnsi="Comic Sans MS"/>
          <w:sz w:val="20"/>
          <w:szCs w:val="20"/>
        </w:rPr>
        <w:t xml:space="preserve">asıl oldukları sorularak kısaca sohbet edilir. Çocuklara hangi öğrenme merkezine geçecekleri sorulup kararsız olanlara rehberlik edilir. </w:t>
      </w:r>
      <w:r>
        <w:rPr>
          <w:rFonts w:ascii="Comic Sans MS" w:hAnsi="Comic Sans MS"/>
          <w:sz w:val="20"/>
          <w:szCs w:val="20"/>
        </w:rPr>
        <w:t xml:space="preserve">Yeni hazırlanan merkeze dikkat çekilir. </w:t>
      </w:r>
      <w:r w:rsidRPr="00524A93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B26B84" w:rsidRPr="00524A93" w:rsidRDefault="00B26B84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B26B84" w:rsidRPr="00524A93" w:rsidRDefault="00B26B8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524A93">
        <w:rPr>
          <w:rFonts w:ascii="Comic Sans MS" w:hAnsi="Comic Sans MS"/>
          <w:b/>
          <w:sz w:val="20"/>
          <w:szCs w:val="20"/>
        </w:rPr>
        <w:t>Oyun Zaman</w:t>
      </w:r>
      <w:r w:rsidRPr="00524A93">
        <w:rPr>
          <w:rFonts w:ascii="Comic Sans MS" w:hAnsi="Comic Sans MS" w:cs="Calibri"/>
          <w:b/>
          <w:sz w:val="20"/>
          <w:szCs w:val="20"/>
        </w:rPr>
        <w:t>ı</w:t>
      </w:r>
    </w:p>
    <w:p w:rsidR="00B26B84" w:rsidRPr="008978B2" w:rsidRDefault="00B26B8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B26B84" w:rsidRPr="008978B2" w:rsidRDefault="00B26B84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26B84" w:rsidRPr="008978B2" w:rsidRDefault="00B26B8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B26B84" w:rsidRPr="008978B2" w:rsidRDefault="00B26B84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26B84" w:rsidRPr="008978B2" w:rsidRDefault="00B26B8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B26B84" w:rsidRPr="008978B2" w:rsidRDefault="00B26B84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GERİ DÖNÜŞÜM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Türkçe Dil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B26B84" w:rsidRPr="008978B2" w:rsidRDefault="00B26B84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26B84" w:rsidRPr="008978B2" w:rsidRDefault="00B26B8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B26B84" w:rsidRPr="008978B2" w:rsidRDefault="00B26B84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B26B84" w:rsidRPr="008978B2" w:rsidRDefault="00B26B84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26B84" w:rsidRPr="008978B2" w:rsidRDefault="00B26B84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B26B84" w:rsidRPr="008978B2" w:rsidRDefault="00B26B8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B26B84" w:rsidRPr="008978B2" w:rsidRDefault="00B26B84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B26B84" w:rsidRPr="008978B2" w:rsidRDefault="00B26B84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B26B84" w:rsidRDefault="00B26B84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B26B84" w:rsidRDefault="00B26B84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B26B84" w:rsidRPr="009322A4" w:rsidRDefault="00B26B84" w:rsidP="009322A4"/>
    <w:p w:rsidR="00B26B84" w:rsidRDefault="00B26B84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B26B84" w:rsidRDefault="00B26B84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B26B84" w:rsidRPr="007244BA" w:rsidRDefault="00B26B84" w:rsidP="007244BA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GERİ DÖNÜŞÜM</w:t>
      </w:r>
    </w:p>
    <w:p w:rsidR="00B26B84" w:rsidRPr="00436F22" w:rsidRDefault="00B26B84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Türkçe Dil (büyük grup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B26B84" w:rsidRDefault="00B26B84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>
        <w:rPr>
          <w:rFonts w:ascii="Comic Sans MS" w:hAnsi="Comic Sans MS"/>
          <w:bCs/>
          <w:sz w:val="20"/>
          <w:szCs w:val="20"/>
        </w:rPr>
        <w:t>48-60</w:t>
      </w:r>
    </w:p>
    <w:p w:rsidR="00B26B84" w:rsidRPr="00BB3A48" w:rsidRDefault="00B26B84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2.4pt;width:296.25pt;height:175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">
            <v:textbox>
              <w:txbxContent>
                <w:p w:rsidR="00B26B84" w:rsidRPr="00CB5E85" w:rsidRDefault="00B26B84" w:rsidP="004E0BE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B26B84" w:rsidRPr="00CB5E85" w:rsidRDefault="00B26B84" w:rsidP="002D6955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BİLİŞSEL GELİŞİM</w:t>
                  </w:r>
                </w:p>
                <w:p w:rsidR="00B26B84" w:rsidRPr="00CB5E85" w:rsidRDefault="00B26B84" w:rsidP="00CB5E8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>Kazanım 1. Nesneye/duruma/olaya dikkatini verir.</w:t>
                  </w:r>
                </w:p>
                <w:p w:rsidR="00B26B84" w:rsidRPr="00CB5E85" w:rsidRDefault="00B26B84" w:rsidP="00CB5E8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>Dikkat edilmesi gereken nesneye/duruma/olaya odaklanır. Dikkatini çeken nesne/durum/olaya yönelik sorular sorar. Nesneyi/durum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u/olayı ayrıntılarıyla açıklar.</w:t>
                  </w:r>
                </w:p>
                <w:p w:rsidR="00B26B84" w:rsidRPr="00CB5E85" w:rsidRDefault="00B26B84" w:rsidP="00CB5E8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>Kazanım 13. Günlük yaşamda kullanılan sembolleri tanır.</w:t>
                  </w:r>
                </w:p>
                <w:p w:rsidR="00B26B84" w:rsidRPr="00CB5E85" w:rsidRDefault="00B26B84" w:rsidP="00CB5E8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Gösterilen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sembolün anlamını söyler</w:t>
                  </w:r>
                </w:p>
                <w:p w:rsidR="00B26B84" w:rsidRPr="00CB5E85" w:rsidRDefault="00B26B84" w:rsidP="002D6955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SOSYAL VE DUYGUSAL GELİŞİM</w:t>
                  </w:r>
                </w:p>
                <w:p w:rsidR="00B26B84" w:rsidRPr="00CB5E85" w:rsidRDefault="00B26B84" w:rsidP="00CB5E8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>Kazanım 3. Kendini yaratıcı yollarla ifade eder.</w:t>
                  </w:r>
                </w:p>
                <w:p w:rsidR="00B26B84" w:rsidRPr="00CB5E85" w:rsidRDefault="00B26B84" w:rsidP="00CB5E8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>Göstergeleri: Özgün özelli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kler taşıyan ürünler oluşturur.</w:t>
                  </w:r>
                </w:p>
                <w:p w:rsidR="00B26B84" w:rsidRDefault="00B26B84" w:rsidP="004E0BE8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01.9pt;margin-top:2.4pt;width:442pt;height:430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">
            <v:textbox>
              <w:txbxContent>
                <w:p w:rsidR="00B26B84" w:rsidRDefault="00B26B84" w:rsidP="00CB5E85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B26B84" w:rsidRDefault="00B26B84" w:rsidP="00CB5E8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>Cam, plastik ve kâğıt geri kazanım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ına yönelik afişler</w:t>
                  </w: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 sınıfın 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uvarlarına asılır. Geri kazanım </w:t>
                  </w: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sembolünün olduğu kartlar çocuklara dağıtılır.  Çocuklar kartlardaki şekli incelerler. </w:t>
                  </w:r>
                </w:p>
                <w:p w:rsidR="00B26B84" w:rsidRDefault="00B26B84" w:rsidP="00CB5E8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>Çocuklar, çevresine cam ve plastik şişelerin, kâğıtların atılmış olduğu bir çöp kutusunun fotoğrafını incelerler.</w:t>
                  </w:r>
                </w:p>
                <w:p w:rsidR="00B26B84" w:rsidRDefault="00B26B84" w:rsidP="00CB5E8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“Fotoğraftaki şişeleri, kâğıtları kimler atmış olabilir? </w:t>
                  </w:r>
                </w:p>
                <w:p w:rsidR="00B26B84" w:rsidRDefault="00B26B84" w:rsidP="00CB5E85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>Bu şişeler ya da kâğıtlar çöp kutusu dışın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da başka nerede toplanabilirdi</w:t>
                  </w: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?”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…….. gibi sorular sorulur, cevaplar alınır.</w:t>
                  </w:r>
                </w:p>
                <w:p w:rsidR="00B26B84" w:rsidRDefault="00B26B84" w:rsidP="00CB5E8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26B84" w:rsidRPr="00CB5E85" w:rsidRDefault="00B26B84" w:rsidP="00CB5E8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Çöplerimiz birikmesin </w:t>
                  </w:r>
                </w:p>
                <w:p w:rsidR="00B26B84" w:rsidRPr="00CB5E85" w:rsidRDefault="00B26B84" w:rsidP="00CB5E8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Sularımız kirlenmesin </w:t>
                  </w:r>
                </w:p>
                <w:p w:rsidR="00B26B84" w:rsidRPr="00CB5E85" w:rsidRDefault="00B26B84" w:rsidP="00CB5E8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Yakıtımız tam yakılsın </w:t>
                  </w:r>
                </w:p>
                <w:p w:rsidR="00B26B84" w:rsidRPr="00CB5E85" w:rsidRDefault="00B26B84" w:rsidP="00CB5E8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Temiz olsun her şeyimiz. </w:t>
                  </w:r>
                </w:p>
                <w:p w:rsidR="00B26B84" w:rsidRPr="00CB5E85" w:rsidRDefault="00B26B84" w:rsidP="00CB5E8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Oynayalım hep coşalım </w:t>
                  </w:r>
                </w:p>
                <w:p w:rsidR="00B26B84" w:rsidRPr="00CB5E85" w:rsidRDefault="00B26B84" w:rsidP="00CB5E8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Bu yurdu temiz tutalım </w:t>
                  </w:r>
                </w:p>
                <w:p w:rsidR="00B26B84" w:rsidRPr="00CB5E85" w:rsidRDefault="00B26B84" w:rsidP="00CB5E8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Sokağımızla caddemiz </w:t>
                  </w:r>
                </w:p>
                <w:p w:rsidR="00B26B84" w:rsidRPr="00CB5E85" w:rsidRDefault="00B26B84" w:rsidP="00CB5E8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Köyümüzle, kentimiz </w:t>
                  </w:r>
                </w:p>
                <w:p w:rsidR="00B26B84" w:rsidRPr="00CB5E85" w:rsidRDefault="00B26B84" w:rsidP="00CB5E8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Temiz olsun hep çevremiz </w:t>
                  </w:r>
                </w:p>
                <w:p w:rsidR="00B26B84" w:rsidRPr="00CB5E85" w:rsidRDefault="00B26B84" w:rsidP="00CB5E8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Güzel olsun hep yöremiz. </w:t>
                  </w:r>
                </w:p>
                <w:p w:rsidR="00B26B84" w:rsidRPr="00CB5E85" w:rsidRDefault="00B26B84" w:rsidP="00CB5E8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Oynayalım hep coşalım </w:t>
                  </w:r>
                </w:p>
                <w:p w:rsidR="00B26B84" w:rsidRPr="00CB5E85" w:rsidRDefault="00B26B84" w:rsidP="00CB5E8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Bu yurdu temiz tutalım </w:t>
                  </w:r>
                </w:p>
                <w:p w:rsidR="00B26B84" w:rsidRPr="00CB5E85" w:rsidRDefault="00B26B84" w:rsidP="00CB5E8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Yaylada ovada dağda </w:t>
                  </w:r>
                </w:p>
                <w:p w:rsidR="00B26B84" w:rsidRPr="00CB5E85" w:rsidRDefault="00B26B84" w:rsidP="00CB5E8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Pırıl pınl bir doğada </w:t>
                  </w:r>
                </w:p>
                <w:p w:rsidR="00B26B84" w:rsidRPr="00CB5E85" w:rsidRDefault="00B26B84" w:rsidP="00CB5E8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 xml:space="preserve">Oynayalım hep coşalım </w:t>
                  </w:r>
                </w:p>
                <w:p w:rsidR="00B26B84" w:rsidRDefault="00B26B84" w:rsidP="00CB5E85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</w:rPr>
                    <w:t>Bu yurdu temiz tutalım.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(alıntıdır)</w:t>
                  </w:r>
                </w:p>
                <w:p w:rsidR="00B26B84" w:rsidRDefault="00B26B84" w:rsidP="00CB5E85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26B84" w:rsidRDefault="00B26B84" w:rsidP="002E19D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Müzik açılır ve çocukların duygularını dansla ifade etmelerine fırsat verilir.</w:t>
                  </w:r>
                </w:p>
                <w:p w:rsidR="00B26B84" w:rsidRPr="002E19D1" w:rsidRDefault="00B26B84" w:rsidP="002E19D1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4" o:spid="_x0000_s1028" type="#_x0000_t202" style="position:absolute;left:0;text-align:left;margin-left:-5.6pt;margin-top:5.8pt;width:297.75pt;height:92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">
            <v:textbox>
              <w:txbxContent>
                <w:p w:rsidR="00B26B84" w:rsidRPr="002377B0" w:rsidRDefault="00B26B84" w:rsidP="002377B0">
                  <w:pPr>
                    <w:pStyle w:val="NoSpacing"/>
                    <w:tabs>
                      <w:tab w:val="left" w:pos="1276"/>
                    </w:tabs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2377B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B26B84" w:rsidRDefault="00B26B84" w:rsidP="002377B0">
                  <w:pPr>
                    <w:pStyle w:val="NoSpacing"/>
                    <w:tabs>
                      <w:tab w:val="left" w:pos="1276"/>
                    </w:tabs>
                    <w:jc w:val="center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afişler, geri kazanım sembolünün olduğu kartlar</w:t>
                  </w:r>
                </w:p>
                <w:p w:rsidR="00B26B84" w:rsidRPr="002377B0" w:rsidRDefault="00B26B84" w:rsidP="002377B0">
                  <w:pPr>
                    <w:pStyle w:val="NoSpacing"/>
                    <w:tabs>
                      <w:tab w:val="left" w:pos="1276"/>
                    </w:tabs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2377B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</w:p>
                <w:p w:rsidR="00B26B84" w:rsidRPr="00CB5E85" w:rsidRDefault="00B26B84" w:rsidP="002377B0">
                  <w:pPr>
                    <w:pStyle w:val="NoSpacing"/>
                    <w:tabs>
                      <w:tab w:val="left" w:pos="1276"/>
                    </w:tabs>
                    <w:jc w:val="center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CB5E85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Geri kazanım, sembol</w:t>
                  </w:r>
                </w:p>
                <w:p w:rsidR="00B26B84" w:rsidRPr="002377B0" w:rsidRDefault="00B26B84" w:rsidP="002377B0">
                  <w:pPr>
                    <w:pStyle w:val="NoSpacing"/>
                    <w:tabs>
                      <w:tab w:val="left" w:pos="1276"/>
                    </w:tabs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2377B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B26B84" w:rsidRPr="00436F22" w:rsidRDefault="00B26B84" w:rsidP="00936C72">
                  <w:pPr>
                    <w:pStyle w:val="NoSpacing"/>
                    <w:tabs>
                      <w:tab w:val="left" w:pos="1276"/>
                    </w:tabs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4E0BE8">
      <w:pPr>
        <w:spacing w:after="0" w:line="240" w:lineRule="auto"/>
        <w:jc w:val="center"/>
        <w:rPr>
          <w:rFonts w:ascii="Comic Sans MS" w:hAnsi="Comic Sans MS"/>
          <w:sz w:val="18"/>
          <w:szCs w:val="18"/>
        </w:rPr>
      </w:pPr>
    </w:p>
    <w:p w:rsidR="00B26B84" w:rsidRDefault="00B26B84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</w:p>
    <w:p w:rsidR="00B26B84" w:rsidRDefault="00B26B84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7" o:spid="_x0000_s1029" type="#_x0000_t202" style="position:absolute;margin-left:-4.1pt;margin-top:.65pt;width:296.25pt;height:57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">
            <v:textbox>
              <w:txbxContent>
                <w:p w:rsidR="00B26B84" w:rsidRDefault="00B26B84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</w:p>
    <w:p w:rsidR="00B26B84" w:rsidRDefault="00B26B84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B26B84" w:rsidRDefault="00B26B84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B26B84" w:rsidRDefault="00B26B84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B26B84" w:rsidRDefault="00B26B84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B26B84" w:rsidRDefault="00B26B84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Text Box 9" o:spid="_x0000_s1030" type="#_x0000_t202" style="position:absolute;margin-left:-1.85pt;margin-top:9.2pt;width:291.75pt;height:60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">
            <v:textbox>
              <w:txbxContent>
                <w:p w:rsidR="00B26B84" w:rsidRDefault="00B26B84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  <w:p w:rsidR="00B26B84" w:rsidRPr="007706DB" w:rsidRDefault="00B26B84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B26B84" w:rsidRDefault="00B26B84" w:rsidP="00C46D0B">
      <w:pPr>
        <w:tabs>
          <w:tab w:val="left" w:pos="6210"/>
          <w:tab w:val="center" w:pos="7002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B26B84" w:rsidRDefault="00B26B84" w:rsidP="00A225BC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A225BC">
        <w:rPr>
          <w:rFonts w:ascii="Comic Sans MS" w:hAnsi="Comic Sans MS"/>
          <w:b/>
          <w:sz w:val="20"/>
          <w:szCs w:val="20"/>
        </w:rPr>
        <w:t>DEĞERLENDİRME</w:t>
      </w:r>
    </w:p>
    <w:p w:rsidR="00B26B84" w:rsidRPr="00CB5E85" w:rsidRDefault="00B26B84" w:rsidP="00CB5E8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B5E85">
        <w:rPr>
          <w:rFonts w:ascii="Comic Sans MS" w:hAnsi="Comic Sans MS"/>
          <w:sz w:val="20"/>
          <w:szCs w:val="20"/>
        </w:rPr>
        <w:t xml:space="preserve">Geri kazanım sembolü </w:t>
      </w:r>
      <w:r>
        <w:rPr>
          <w:rFonts w:ascii="Comic Sans MS" w:hAnsi="Comic Sans MS"/>
          <w:sz w:val="20"/>
          <w:szCs w:val="20"/>
        </w:rPr>
        <w:t>hakkında neler biliyorsunuz</w:t>
      </w:r>
      <w:r w:rsidRPr="00CB5E85">
        <w:rPr>
          <w:rFonts w:ascii="Comic Sans MS" w:hAnsi="Comic Sans MS"/>
          <w:sz w:val="20"/>
          <w:szCs w:val="20"/>
        </w:rPr>
        <w:t xml:space="preserve">? </w:t>
      </w:r>
    </w:p>
    <w:p w:rsidR="00B26B84" w:rsidRPr="00CB5E85" w:rsidRDefault="00B26B84" w:rsidP="00CB5E8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B5E85">
        <w:rPr>
          <w:rFonts w:ascii="Comic Sans MS" w:hAnsi="Comic Sans MS"/>
          <w:sz w:val="20"/>
          <w:szCs w:val="20"/>
        </w:rPr>
        <w:t>Daha önce geri kazanım sembolünü nerelerde gördünüz?</w:t>
      </w:r>
    </w:p>
    <w:p w:rsidR="00B26B84" w:rsidRDefault="00B26B84" w:rsidP="00CB5E8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Nasıl bir çevrede yaşamak istersiniz?</w:t>
      </w:r>
    </w:p>
    <w:p w:rsidR="00B26B84" w:rsidRDefault="00B26B84" w:rsidP="00CB5E85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Dünyamızı , yaşadığımız çevreyi güzelleştirmek için neler yapmalıyız?</w:t>
      </w:r>
    </w:p>
    <w:p w:rsidR="00B26B84" w:rsidRDefault="00B26B84" w:rsidP="00A225BC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Geri dönüşüm ne demek?</w:t>
      </w:r>
    </w:p>
    <w:p w:rsidR="00B26B84" w:rsidRDefault="00B26B84" w:rsidP="00A225BC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B26B84" w:rsidSect="00BF508C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B84" w:rsidRDefault="00B26B84" w:rsidP="00806A98">
      <w:pPr>
        <w:spacing w:after="0" w:line="240" w:lineRule="auto"/>
      </w:pPr>
      <w:r>
        <w:separator/>
      </w:r>
    </w:p>
  </w:endnote>
  <w:endnote w:type="continuationSeparator" w:id="0">
    <w:p w:rsidR="00B26B84" w:rsidRDefault="00B26B84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B84" w:rsidRDefault="00B26B84">
    <w:pPr>
      <w:pStyle w:val="Footer"/>
    </w:pPr>
  </w:p>
  <w:p w:rsidR="00B26B84" w:rsidRDefault="00B26B84">
    <w:pPr>
      <w:pStyle w:val="Footer"/>
    </w:pPr>
  </w:p>
  <w:p w:rsidR="00B26B84" w:rsidRDefault="00B26B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B84" w:rsidRDefault="00B26B84" w:rsidP="00806A98">
      <w:pPr>
        <w:spacing w:after="0" w:line="240" w:lineRule="auto"/>
      </w:pPr>
      <w:r>
        <w:separator/>
      </w:r>
    </w:p>
  </w:footnote>
  <w:footnote w:type="continuationSeparator" w:id="0">
    <w:p w:rsidR="00B26B84" w:rsidRDefault="00B26B84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557EA"/>
    <w:rsid w:val="000614C2"/>
    <w:rsid w:val="00084443"/>
    <w:rsid w:val="000867DE"/>
    <w:rsid w:val="000A2D2E"/>
    <w:rsid w:val="000B2694"/>
    <w:rsid w:val="000D74E2"/>
    <w:rsid w:val="000F3618"/>
    <w:rsid w:val="000F3B1A"/>
    <w:rsid w:val="00113F35"/>
    <w:rsid w:val="00150544"/>
    <w:rsid w:val="0015787C"/>
    <w:rsid w:val="00165788"/>
    <w:rsid w:val="001761BA"/>
    <w:rsid w:val="001768DA"/>
    <w:rsid w:val="0018560E"/>
    <w:rsid w:val="001920CF"/>
    <w:rsid w:val="001A45E0"/>
    <w:rsid w:val="001B4E66"/>
    <w:rsid w:val="001C0D6F"/>
    <w:rsid w:val="001D0122"/>
    <w:rsid w:val="001F341C"/>
    <w:rsid w:val="001F4B0C"/>
    <w:rsid w:val="00206907"/>
    <w:rsid w:val="002134AD"/>
    <w:rsid w:val="00216154"/>
    <w:rsid w:val="002201E3"/>
    <w:rsid w:val="00220930"/>
    <w:rsid w:val="00225E26"/>
    <w:rsid w:val="002367E0"/>
    <w:rsid w:val="002377B0"/>
    <w:rsid w:val="002555E2"/>
    <w:rsid w:val="002603F3"/>
    <w:rsid w:val="002A1BCC"/>
    <w:rsid w:val="002B5687"/>
    <w:rsid w:val="002C40DB"/>
    <w:rsid w:val="002C6D67"/>
    <w:rsid w:val="002D17D3"/>
    <w:rsid w:val="002D6955"/>
    <w:rsid w:val="002E19D1"/>
    <w:rsid w:val="002F7B42"/>
    <w:rsid w:val="0030759F"/>
    <w:rsid w:val="00315189"/>
    <w:rsid w:val="00330AED"/>
    <w:rsid w:val="003607BE"/>
    <w:rsid w:val="00365CD4"/>
    <w:rsid w:val="00382F38"/>
    <w:rsid w:val="003A2AC5"/>
    <w:rsid w:val="003B30BC"/>
    <w:rsid w:val="003C0F4A"/>
    <w:rsid w:val="003C1931"/>
    <w:rsid w:val="003C2D3A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84F0C"/>
    <w:rsid w:val="004A1E5D"/>
    <w:rsid w:val="004C5BC8"/>
    <w:rsid w:val="004D71CA"/>
    <w:rsid w:val="004D7556"/>
    <w:rsid w:val="004E0BE8"/>
    <w:rsid w:val="004E21F3"/>
    <w:rsid w:val="004F21E0"/>
    <w:rsid w:val="004F353B"/>
    <w:rsid w:val="00504F68"/>
    <w:rsid w:val="00521BB8"/>
    <w:rsid w:val="0052281B"/>
    <w:rsid w:val="00524A93"/>
    <w:rsid w:val="00527203"/>
    <w:rsid w:val="005364CF"/>
    <w:rsid w:val="0054688B"/>
    <w:rsid w:val="00577EBE"/>
    <w:rsid w:val="0059067C"/>
    <w:rsid w:val="005B0C18"/>
    <w:rsid w:val="005B492E"/>
    <w:rsid w:val="005C3EC7"/>
    <w:rsid w:val="005C5442"/>
    <w:rsid w:val="005D35FA"/>
    <w:rsid w:val="005D7C1E"/>
    <w:rsid w:val="00606432"/>
    <w:rsid w:val="00606435"/>
    <w:rsid w:val="00622D1A"/>
    <w:rsid w:val="006317F7"/>
    <w:rsid w:val="0064489B"/>
    <w:rsid w:val="006832ED"/>
    <w:rsid w:val="006836CC"/>
    <w:rsid w:val="0068697C"/>
    <w:rsid w:val="006C15AC"/>
    <w:rsid w:val="006D28C4"/>
    <w:rsid w:val="006D6401"/>
    <w:rsid w:val="006D6FD2"/>
    <w:rsid w:val="00705541"/>
    <w:rsid w:val="007244BA"/>
    <w:rsid w:val="0072462E"/>
    <w:rsid w:val="00744DBD"/>
    <w:rsid w:val="00764F63"/>
    <w:rsid w:val="007706DB"/>
    <w:rsid w:val="00774F9B"/>
    <w:rsid w:val="0078681C"/>
    <w:rsid w:val="007C3624"/>
    <w:rsid w:val="007D7EFA"/>
    <w:rsid w:val="00801790"/>
    <w:rsid w:val="00801C8B"/>
    <w:rsid w:val="008065CB"/>
    <w:rsid w:val="00806A98"/>
    <w:rsid w:val="00812C98"/>
    <w:rsid w:val="008277D2"/>
    <w:rsid w:val="008432E8"/>
    <w:rsid w:val="00845137"/>
    <w:rsid w:val="0085733F"/>
    <w:rsid w:val="008637FB"/>
    <w:rsid w:val="00890E89"/>
    <w:rsid w:val="008978B2"/>
    <w:rsid w:val="008B7296"/>
    <w:rsid w:val="008E20FE"/>
    <w:rsid w:val="0092742D"/>
    <w:rsid w:val="009319CC"/>
    <w:rsid w:val="009322A4"/>
    <w:rsid w:val="009367C8"/>
    <w:rsid w:val="00936A51"/>
    <w:rsid w:val="00936C72"/>
    <w:rsid w:val="00942E94"/>
    <w:rsid w:val="00954DBC"/>
    <w:rsid w:val="00973CDA"/>
    <w:rsid w:val="009A20AC"/>
    <w:rsid w:val="009A586A"/>
    <w:rsid w:val="009B2D3F"/>
    <w:rsid w:val="009C2A7A"/>
    <w:rsid w:val="009C7667"/>
    <w:rsid w:val="00A0112F"/>
    <w:rsid w:val="00A10CBE"/>
    <w:rsid w:val="00A137A6"/>
    <w:rsid w:val="00A155B2"/>
    <w:rsid w:val="00A16277"/>
    <w:rsid w:val="00A2029B"/>
    <w:rsid w:val="00A225BC"/>
    <w:rsid w:val="00A25D64"/>
    <w:rsid w:val="00A52598"/>
    <w:rsid w:val="00A62724"/>
    <w:rsid w:val="00A70267"/>
    <w:rsid w:val="00A85CB0"/>
    <w:rsid w:val="00A93841"/>
    <w:rsid w:val="00AC668E"/>
    <w:rsid w:val="00AD00DF"/>
    <w:rsid w:val="00AD188D"/>
    <w:rsid w:val="00AE40F7"/>
    <w:rsid w:val="00AE4AC3"/>
    <w:rsid w:val="00AE611F"/>
    <w:rsid w:val="00AE64F8"/>
    <w:rsid w:val="00B131D1"/>
    <w:rsid w:val="00B165FB"/>
    <w:rsid w:val="00B242B0"/>
    <w:rsid w:val="00B26B84"/>
    <w:rsid w:val="00B64698"/>
    <w:rsid w:val="00B67CE3"/>
    <w:rsid w:val="00BA2F0D"/>
    <w:rsid w:val="00BA482B"/>
    <w:rsid w:val="00BB3A48"/>
    <w:rsid w:val="00BC4042"/>
    <w:rsid w:val="00BC6104"/>
    <w:rsid w:val="00BD2ECD"/>
    <w:rsid w:val="00BE067A"/>
    <w:rsid w:val="00BF48EB"/>
    <w:rsid w:val="00BF508C"/>
    <w:rsid w:val="00C0696E"/>
    <w:rsid w:val="00C110B3"/>
    <w:rsid w:val="00C120B6"/>
    <w:rsid w:val="00C246D6"/>
    <w:rsid w:val="00C3789F"/>
    <w:rsid w:val="00C40A50"/>
    <w:rsid w:val="00C46D0B"/>
    <w:rsid w:val="00C53B3E"/>
    <w:rsid w:val="00C644FA"/>
    <w:rsid w:val="00C66B23"/>
    <w:rsid w:val="00C779FA"/>
    <w:rsid w:val="00C83AAC"/>
    <w:rsid w:val="00C903B4"/>
    <w:rsid w:val="00CA20A7"/>
    <w:rsid w:val="00CB1561"/>
    <w:rsid w:val="00CB5E85"/>
    <w:rsid w:val="00CC0A37"/>
    <w:rsid w:val="00CC216B"/>
    <w:rsid w:val="00CE11E7"/>
    <w:rsid w:val="00CE6E6F"/>
    <w:rsid w:val="00CF55ED"/>
    <w:rsid w:val="00D94A26"/>
    <w:rsid w:val="00DE524A"/>
    <w:rsid w:val="00E1402F"/>
    <w:rsid w:val="00E236C7"/>
    <w:rsid w:val="00E27610"/>
    <w:rsid w:val="00E4402B"/>
    <w:rsid w:val="00E47557"/>
    <w:rsid w:val="00E527B8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47F4"/>
    <w:rsid w:val="00EF1A06"/>
    <w:rsid w:val="00F12C2C"/>
    <w:rsid w:val="00F24C9E"/>
    <w:rsid w:val="00F25426"/>
    <w:rsid w:val="00F300A9"/>
    <w:rsid w:val="00F413CD"/>
    <w:rsid w:val="00F41E99"/>
    <w:rsid w:val="00F53DE0"/>
    <w:rsid w:val="00F61B8B"/>
    <w:rsid w:val="00F84605"/>
    <w:rsid w:val="00F85C1D"/>
    <w:rsid w:val="00F875E3"/>
    <w:rsid w:val="00F91FFA"/>
    <w:rsid w:val="00F92AFE"/>
    <w:rsid w:val="00F97A1F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B3E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3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3</Pages>
  <Words>184</Words>
  <Characters>1053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8</cp:revision>
  <dcterms:created xsi:type="dcterms:W3CDTF">2015-07-27T15:08:00Z</dcterms:created>
  <dcterms:modified xsi:type="dcterms:W3CDTF">2016-08-29T22:02:00Z</dcterms:modified>
</cp:coreProperties>
</file>